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6F" w:rsidRPr="006C4533" w:rsidRDefault="00101F6F" w:rsidP="006C4533"/>
    <w:p w:rsidR="00101F6F" w:rsidRPr="00FF5A4A" w:rsidRDefault="00101F6F" w:rsidP="006C453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5A4A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101F6F" w:rsidRPr="00FF5A4A" w:rsidRDefault="00101F6F" w:rsidP="006C453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5A4A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101F6F" w:rsidRPr="00FF5A4A" w:rsidRDefault="00101F6F" w:rsidP="006C4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1F6F" w:rsidRPr="00FF5A4A" w:rsidRDefault="00101F6F" w:rsidP="006C4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1F6F" w:rsidRPr="00FF5A4A" w:rsidRDefault="00101F6F" w:rsidP="006C45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01F6F" w:rsidRPr="00FF5A4A" w:rsidRDefault="00101F6F" w:rsidP="006C4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1F6F" w:rsidRPr="00FF5A4A" w:rsidRDefault="00101F6F" w:rsidP="006C4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1F6F" w:rsidRPr="00FF5A4A" w:rsidRDefault="00101F6F" w:rsidP="006C45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но</w:t>
      </w:r>
      <w:r w:rsidRPr="00FF5A4A">
        <w:rPr>
          <w:rFonts w:ascii="Times New Roman" w:hAnsi="Times New Roman" w:cs="Times New Roman"/>
          <w:sz w:val="24"/>
          <w:szCs w:val="24"/>
        </w:rPr>
        <w:t>ября  2012 года                                                                                        №</w:t>
      </w:r>
      <w:r>
        <w:rPr>
          <w:rFonts w:ascii="Times New Roman" w:hAnsi="Times New Roman" w:cs="Times New Roman"/>
          <w:sz w:val="24"/>
          <w:szCs w:val="24"/>
        </w:rPr>
        <w:t xml:space="preserve"> 1898</w:t>
      </w:r>
      <w:bookmarkStart w:id="0" w:name="_GoBack"/>
      <w:bookmarkEnd w:id="0"/>
    </w:p>
    <w:p w:rsidR="00101F6F" w:rsidRPr="00FF5A4A" w:rsidRDefault="00101F6F" w:rsidP="006C4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1F6F" w:rsidRPr="00FF5A4A" w:rsidRDefault="00101F6F" w:rsidP="00230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</w:t>
      </w:r>
      <w:r w:rsidRPr="00FF5A4A">
        <w:rPr>
          <w:rFonts w:ascii="Times New Roman" w:hAnsi="Times New Roman" w:cs="Times New Roman"/>
          <w:sz w:val="24"/>
          <w:szCs w:val="24"/>
        </w:rPr>
        <w:t xml:space="preserve"> перечня муниципальных услуг</w:t>
      </w:r>
    </w:p>
    <w:p w:rsidR="00101F6F" w:rsidRPr="00FF5A4A" w:rsidRDefault="00101F6F" w:rsidP="00230C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5A4A">
        <w:rPr>
          <w:rFonts w:ascii="Times New Roman" w:hAnsi="Times New Roman" w:cs="Times New Roman"/>
          <w:sz w:val="24"/>
          <w:szCs w:val="24"/>
        </w:rPr>
        <w:t xml:space="preserve">Лахденпохского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A4A">
        <w:rPr>
          <w:rFonts w:ascii="Times New Roman" w:hAnsi="Times New Roman" w:cs="Times New Roman"/>
          <w:sz w:val="24"/>
          <w:szCs w:val="24"/>
        </w:rPr>
        <w:t>муниципального       района</w:t>
      </w:r>
    </w:p>
    <w:p w:rsidR="00101F6F" w:rsidRPr="00FF5A4A" w:rsidRDefault="00101F6F" w:rsidP="00230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F5A4A">
        <w:rPr>
          <w:rFonts w:ascii="Times New Roman" w:hAnsi="Times New Roman" w:cs="Times New Roman"/>
          <w:sz w:val="24"/>
          <w:szCs w:val="24"/>
        </w:rPr>
        <w:t xml:space="preserve">казываемых  </w:t>
      </w:r>
      <w:r>
        <w:rPr>
          <w:rFonts w:ascii="Times New Roman" w:hAnsi="Times New Roman" w:cs="Times New Roman"/>
          <w:sz w:val="24"/>
          <w:szCs w:val="24"/>
        </w:rPr>
        <w:t xml:space="preserve">       МБУК              </w:t>
      </w:r>
      <w:r w:rsidRPr="00FF5A4A">
        <w:rPr>
          <w:rFonts w:ascii="Times New Roman" w:hAnsi="Times New Roman" w:cs="Times New Roman"/>
          <w:sz w:val="24"/>
          <w:szCs w:val="24"/>
        </w:rPr>
        <w:t xml:space="preserve"> «Куркиекский </w:t>
      </w:r>
    </w:p>
    <w:p w:rsidR="00101F6F" w:rsidRPr="00FF5A4A" w:rsidRDefault="00101F6F" w:rsidP="00230C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5A4A">
        <w:rPr>
          <w:rFonts w:ascii="Times New Roman" w:hAnsi="Times New Roman" w:cs="Times New Roman"/>
          <w:sz w:val="24"/>
          <w:szCs w:val="24"/>
        </w:rPr>
        <w:t xml:space="preserve">краеведческий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F5A4A">
        <w:rPr>
          <w:rFonts w:ascii="Times New Roman" w:hAnsi="Times New Roman" w:cs="Times New Roman"/>
          <w:sz w:val="24"/>
          <w:szCs w:val="24"/>
        </w:rPr>
        <w:t xml:space="preserve">центр» </w:t>
      </w:r>
    </w:p>
    <w:p w:rsidR="00101F6F" w:rsidRPr="00FF5A4A" w:rsidRDefault="00101F6F" w:rsidP="00230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F6F" w:rsidRPr="00FF5A4A" w:rsidRDefault="00101F6F" w:rsidP="00230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F6F" w:rsidRDefault="00101F6F" w:rsidP="00FF5A4A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A4A">
        <w:rPr>
          <w:rFonts w:ascii="Times New Roman" w:hAnsi="Times New Roman" w:cs="Times New Roman"/>
          <w:sz w:val="24"/>
          <w:szCs w:val="24"/>
        </w:rPr>
        <w:t>На основании Постановления Администрации Лахденпохского муниципального района от 17 января 2011 года № 17</w:t>
      </w:r>
      <w:r>
        <w:rPr>
          <w:rFonts w:ascii="Times New Roman" w:hAnsi="Times New Roman" w:cs="Times New Roman"/>
          <w:sz w:val="24"/>
          <w:szCs w:val="24"/>
        </w:rPr>
        <w:t xml:space="preserve"> «О</w:t>
      </w:r>
      <w:r w:rsidRPr="00FF5A4A">
        <w:rPr>
          <w:rFonts w:ascii="Times New Roman" w:hAnsi="Times New Roman" w:cs="Times New Roman"/>
          <w:sz w:val="24"/>
          <w:szCs w:val="24"/>
        </w:rPr>
        <w:t xml:space="preserve"> порядке формирования муниципального задания в отношении муниципальных учреждений и финансов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F5A4A">
        <w:rPr>
          <w:rFonts w:ascii="Times New Roman" w:hAnsi="Times New Roman" w:cs="Times New Roman"/>
          <w:sz w:val="24"/>
          <w:szCs w:val="24"/>
        </w:rPr>
        <w:t>го обеспечения выполнения муниципального задания»:</w:t>
      </w:r>
    </w:p>
    <w:p w:rsidR="00101F6F" w:rsidRDefault="00101F6F" w:rsidP="00FF5A4A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F6F" w:rsidRPr="0005466C" w:rsidRDefault="00101F6F" w:rsidP="0005466C">
      <w:pPr>
        <w:pStyle w:val="ListParagraph"/>
        <w:numPr>
          <w:ilvl w:val="0"/>
          <w:numId w:val="3"/>
        </w:numPr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05466C">
        <w:rPr>
          <w:rFonts w:ascii="Times New Roman" w:hAnsi="Times New Roman" w:cs="Times New Roman"/>
          <w:sz w:val="24"/>
          <w:szCs w:val="24"/>
        </w:rPr>
        <w:t>Утвердить  прилагаемый перечень муниципальных услуг Лахденпохского муниципального района, оказываемых МБУК «Куркиекский краеведческий центр» в целях формирования муниципального задания.</w:t>
      </w:r>
    </w:p>
    <w:p w:rsidR="00101F6F" w:rsidRPr="0005466C" w:rsidRDefault="00101F6F" w:rsidP="0005466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01.04.2013 года.</w:t>
      </w:r>
    </w:p>
    <w:p w:rsidR="00101F6F" w:rsidRPr="00AC4FE1" w:rsidRDefault="00101F6F" w:rsidP="00B037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C4FE1">
        <w:rPr>
          <w:rFonts w:ascii="Times New Roman" w:hAnsi="Times New Roman" w:cs="Times New Roman"/>
          <w:sz w:val="24"/>
          <w:szCs w:val="24"/>
        </w:rPr>
        <w:t>Распоряжение Администрации Лахденпохского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C4FE1">
        <w:rPr>
          <w:rFonts w:ascii="Times New Roman" w:hAnsi="Times New Roman" w:cs="Times New Roman"/>
          <w:sz w:val="24"/>
          <w:szCs w:val="24"/>
        </w:rPr>
        <w:t xml:space="preserve"> от 11 июля 2011 года № 222-П «О согласовании перечня муниципальных услуг Лахденпохского муниципального района оказываемых МУК «Куркиекски</w:t>
      </w:r>
      <w:r>
        <w:rPr>
          <w:rFonts w:ascii="Times New Roman" w:hAnsi="Times New Roman" w:cs="Times New Roman"/>
          <w:sz w:val="24"/>
          <w:szCs w:val="24"/>
        </w:rPr>
        <w:t>й краеведческий центр» считать утратившим силу с 01.04.2013 года.</w:t>
      </w:r>
    </w:p>
    <w:p w:rsidR="00101F6F" w:rsidRPr="00AC4FE1" w:rsidRDefault="00101F6F" w:rsidP="00B037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C4FE1">
        <w:rPr>
          <w:rFonts w:ascii="Times New Roman" w:hAnsi="Times New Roman" w:cs="Times New Roman"/>
          <w:sz w:val="24"/>
          <w:szCs w:val="24"/>
        </w:rPr>
        <w:t>Контроль за исполнение</w:t>
      </w:r>
      <w:r>
        <w:rPr>
          <w:rFonts w:ascii="Times New Roman" w:hAnsi="Times New Roman" w:cs="Times New Roman"/>
          <w:sz w:val="24"/>
          <w:szCs w:val="24"/>
        </w:rPr>
        <w:t xml:space="preserve">м данного постановления </w:t>
      </w:r>
      <w:r w:rsidRPr="00AC4FE1">
        <w:rPr>
          <w:rFonts w:ascii="Times New Roman" w:hAnsi="Times New Roman" w:cs="Times New Roman"/>
          <w:sz w:val="24"/>
          <w:szCs w:val="24"/>
        </w:rPr>
        <w:t xml:space="preserve"> возложить на начальника отдела по социальным вопросам Администрации Лахденпохского муниципального района   Лорви И.В.</w:t>
      </w:r>
    </w:p>
    <w:p w:rsidR="00101F6F" w:rsidRPr="00AC4FE1" w:rsidRDefault="00101F6F" w:rsidP="00631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1F6F" w:rsidRDefault="00101F6F" w:rsidP="00631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1F6F" w:rsidRDefault="00101F6F" w:rsidP="00631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1F6F" w:rsidRDefault="00101F6F" w:rsidP="00631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1F6F" w:rsidRDefault="00101F6F" w:rsidP="00631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101F6F" w:rsidRPr="00FF5A4A" w:rsidRDefault="00101F6F" w:rsidP="00631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Лахденпохского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В.Д. Вохмин</w:t>
      </w:r>
    </w:p>
    <w:sectPr w:rsidR="00101F6F" w:rsidRPr="00FF5A4A" w:rsidSect="008F0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03CFC"/>
    <w:multiLevelType w:val="hybridMultilevel"/>
    <w:tmpl w:val="7B0623C4"/>
    <w:lvl w:ilvl="0" w:tplc="9DAEAF60">
      <w:start w:val="1"/>
      <w:numFmt w:val="decimal"/>
      <w:lvlText w:val="%1."/>
      <w:lvlJc w:val="left"/>
      <w:pPr>
        <w:ind w:left="25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28" w:hanging="360"/>
      </w:pPr>
    </w:lvl>
    <w:lvl w:ilvl="2" w:tplc="0419001B">
      <w:start w:val="1"/>
      <w:numFmt w:val="lowerRoman"/>
      <w:lvlText w:val="%3."/>
      <w:lvlJc w:val="right"/>
      <w:pPr>
        <w:ind w:left="3948" w:hanging="180"/>
      </w:pPr>
    </w:lvl>
    <w:lvl w:ilvl="3" w:tplc="0419000F">
      <w:start w:val="1"/>
      <w:numFmt w:val="decimal"/>
      <w:lvlText w:val="%4."/>
      <w:lvlJc w:val="left"/>
      <w:pPr>
        <w:ind w:left="4668" w:hanging="360"/>
      </w:pPr>
    </w:lvl>
    <w:lvl w:ilvl="4" w:tplc="04190019">
      <w:start w:val="1"/>
      <w:numFmt w:val="lowerLetter"/>
      <w:lvlText w:val="%5."/>
      <w:lvlJc w:val="left"/>
      <w:pPr>
        <w:ind w:left="5388" w:hanging="360"/>
      </w:pPr>
    </w:lvl>
    <w:lvl w:ilvl="5" w:tplc="0419001B">
      <w:start w:val="1"/>
      <w:numFmt w:val="lowerRoman"/>
      <w:lvlText w:val="%6."/>
      <w:lvlJc w:val="right"/>
      <w:pPr>
        <w:ind w:left="6108" w:hanging="180"/>
      </w:pPr>
    </w:lvl>
    <w:lvl w:ilvl="6" w:tplc="0419000F">
      <w:start w:val="1"/>
      <w:numFmt w:val="decimal"/>
      <w:lvlText w:val="%7."/>
      <w:lvlJc w:val="left"/>
      <w:pPr>
        <w:ind w:left="6828" w:hanging="360"/>
      </w:pPr>
    </w:lvl>
    <w:lvl w:ilvl="7" w:tplc="04190019">
      <w:start w:val="1"/>
      <w:numFmt w:val="lowerLetter"/>
      <w:lvlText w:val="%8."/>
      <w:lvlJc w:val="left"/>
      <w:pPr>
        <w:ind w:left="7548" w:hanging="360"/>
      </w:pPr>
    </w:lvl>
    <w:lvl w:ilvl="8" w:tplc="0419001B">
      <w:start w:val="1"/>
      <w:numFmt w:val="lowerRoman"/>
      <w:lvlText w:val="%9."/>
      <w:lvlJc w:val="right"/>
      <w:pPr>
        <w:ind w:left="8268" w:hanging="180"/>
      </w:pPr>
    </w:lvl>
  </w:abstractNum>
  <w:abstractNum w:abstractNumId="1">
    <w:nsid w:val="56472D70"/>
    <w:multiLevelType w:val="hybridMultilevel"/>
    <w:tmpl w:val="15829C16"/>
    <w:lvl w:ilvl="0" w:tplc="19BA371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798A71DC"/>
    <w:multiLevelType w:val="hybridMultilevel"/>
    <w:tmpl w:val="0546CC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0FA"/>
    <w:rsid w:val="0005466C"/>
    <w:rsid w:val="00101F6F"/>
    <w:rsid w:val="00154FE4"/>
    <w:rsid w:val="00230C29"/>
    <w:rsid w:val="002507A8"/>
    <w:rsid w:val="003121F3"/>
    <w:rsid w:val="003C0FF9"/>
    <w:rsid w:val="00561CCA"/>
    <w:rsid w:val="006313AF"/>
    <w:rsid w:val="006C4533"/>
    <w:rsid w:val="008F05FD"/>
    <w:rsid w:val="0093502B"/>
    <w:rsid w:val="00AC4FE1"/>
    <w:rsid w:val="00B0377B"/>
    <w:rsid w:val="00D710FA"/>
    <w:rsid w:val="00E665CF"/>
    <w:rsid w:val="00FF5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FD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4FE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4FE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4FE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C4FE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AC4FE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AC4FE1"/>
    <w:rPr>
      <w:rFonts w:ascii="Cambria" w:hAnsi="Cambria" w:cs="Cambria"/>
      <w:b/>
      <w:bCs/>
      <w:color w:val="4F81BD"/>
    </w:rPr>
  </w:style>
  <w:style w:type="paragraph" w:styleId="NoSpacing">
    <w:name w:val="No Spacing"/>
    <w:uiPriority w:val="99"/>
    <w:qFormat/>
    <w:rsid w:val="00230C29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05466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1</Pages>
  <Words>206</Words>
  <Characters>1180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2012-11-09T11:43:00Z</cp:lastPrinted>
  <dcterms:created xsi:type="dcterms:W3CDTF">2012-10-30T09:59:00Z</dcterms:created>
  <dcterms:modified xsi:type="dcterms:W3CDTF">2012-12-04T13:27:00Z</dcterms:modified>
</cp:coreProperties>
</file>